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DA15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 w14:paraId="17CBDA1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6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7" w14:textId="73251BDC" w:rsidR="00E0046C" w:rsidRPr="00571505" w:rsidRDefault="00A2146A" w:rsidP="00E815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202A</w:t>
            </w:r>
          </w:p>
        </w:tc>
      </w:tr>
      <w:tr w:rsidR="00571505" w:rsidRPr="00571505" w14:paraId="17CBDA1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9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A" w14:textId="759C2B62" w:rsidR="00E0046C" w:rsidRPr="00E81583" w:rsidRDefault="00E815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2065692</w:t>
            </w:r>
          </w:p>
        </w:tc>
      </w:tr>
    </w:tbl>
    <w:p w14:paraId="54EA0D7A" w14:textId="77777777" w:rsidR="00010703" w:rsidRPr="00E477C5" w:rsidRDefault="00010703" w:rsidP="00010703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213EABF" w14:textId="77777777" w:rsidR="00010703" w:rsidRPr="00E477C5" w:rsidRDefault="00010703" w:rsidP="0001070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41216AAB" w14:textId="77777777" w:rsidR="00010703" w:rsidRPr="00E477C5" w:rsidRDefault="00010703" w:rsidP="0001070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3A05EE53" w14:textId="77777777" w:rsidR="00010703" w:rsidRPr="00E477C5" w:rsidRDefault="00010703" w:rsidP="0001070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1094B594" w14:textId="77777777" w:rsidR="00010703" w:rsidRPr="00E477C5" w:rsidRDefault="00010703" w:rsidP="00010703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17CBDA21" w14:textId="77777777" w:rsidR="00E0046C" w:rsidRPr="00571505" w:rsidRDefault="00E0046C"/>
    <w:p w14:paraId="17CBDA22" w14:textId="77777777" w:rsidR="00E0046C" w:rsidRPr="00571505" w:rsidRDefault="00E0046C"/>
    <w:p w14:paraId="17CBDA23" w14:textId="77777777" w:rsidR="00E0046C" w:rsidRPr="00571505" w:rsidRDefault="00E0046C"/>
    <w:p w14:paraId="17CBDA24" w14:textId="77777777"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14:paraId="17CBDA25" w14:textId="4E06C373" w:rsidR="00E0046C" w:rsidRPr="00571505" w:rsidRDefault="00A2146A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  <w:r w:rsidR="00E81583">
        <w:rPr>
          <w:b/>
          <w:sz w:val="26"/>
          <w:szCs w:val="26"/>
        </w:rPr>
        <w:t>з</w:t>
      </w:r>
      <w:r w:rsidR="00E81583" w:rsidRPr="00571505">
        <w:rPr>
          <w:b/>
          <w:sz w:val="26"/>
          <w:szCs w:val="26"/>
        </w:rPr>
        <w:t>ажим</w:t>
      </w:r>
      <w:r w:rsidR="00E81583">
        <w:rPr>
          <w:b/>
          <w:sz w:val="26"/>
          <w:szCs w:val="26"/>
        </w:rPr>
        <w:t>а</w:t>
      </w:r>
      <w:r w:rsidR="00E81583" w:rsidRPr="00571505">
        <w:rPr>
          <w:b/>
          <w:sz w:val="26"/>
          <w:szCs w:val="26"/>
        </w:rPr>
        <w:t xml:space="preserve"> ответвительн</w:t>
      </w:r>
      <w:r w:rsidR="00E81583">
        <w:rPr>
          <w:b/>
          <w:sz w:val="26"/>
          <w:szCs w:val="26"/>
        </w:rPr>
        <w:t>ого</w:t>
      </w:r>
      <w:r w:rsidR="00E81583" w:rsidRPr="00571505">
        <w:rPr>
          <w:b/>
          <w:sz w:val="26"/>
          <w:szCs w:val="26"/>
        </w:rPr>
        <w:t xml:space="preserve"> </w:t>
      </w:r>
      <w:r w:rsidR="00E81583" w:rsidRPr="00522914">
        <w:rPr>
          <w:b/>
          <w:sz w:val="26"/>
          <w:szCs w:val="26"/>
        </w:rPr>
        <w:t>ОА-</w:t>
      </w:r>
      <w:r w:rsidR="00E81583">
        <w:rPr>
          <w:b/>
          <w:sz w:val="26"/>
          <w:szCs w:val="26"/>
        </w:rPr>
        <w:t>185-2</w:t>
      </w:r>
    </w:p>
    <w:p w14:paraId="17CBDA26" w14:textId="7484F2D5" w:rsidR="00E0046C" w:rsidRPr="00571505" w:rsidRDefault="00522914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эквивалент)</w:t>
      </w:r>
      <w:r w:rsidR="00A2146A" w:rsidRPr="00571505">
        <w:rPr>
          <w:b/>
          <w:sz w:val="26"/>
          <w:szCs w:val="26"/>
        </w:rPr>
        <w:t xml:space="preserve">. Лот № </w:t>
      </w:r>
      <w:r w:rsidR="00A2146A" w:rsidRPr="00571505">
        <w:rPr>
          <w:b/>
          <w:sz w:val="26"/>
          <w:szCs w:val="26"/>
          <w:u w:val="single"/>
        </w:rPr>
        <w:t>202</w:t>
      </w:r>
      <w:r w:rsidR="00A2146A" w:rsidRPr="00571505">
        <w:rPr>
          <w:b/>
          <w:sz w:val="26"/>
          <w:szCs w:val="26"/>
          <w:u w:val="single"/>
          <w:lang w:val="en-US"/>
        </w:rPr>
        <w:t>A</w:t>
      </w:r>
    </w:p>
    <w:p w14:paraId="17CBDA27" w14:textId="77777777"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14:paraId="17CBDA28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Технические требования к продукции.</w:t>
      </w:r>
    </w:p>
    <w:p w14:paraId="03394B36" w14:textId="0CFBD083" w:rsidR="00E81583" w:rsidRDefault="00E8158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2B94D34" w14:textId="38932842" w:rsidR="00BD4065" w:rsidRDefault="00BD4065" w:rsidP="00BD406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07C4C1D" wp14:editId="3B80A9BC">
            <wp:extent cx="3808730" cy="3124835"/>
            <wp:effectExtent l="0" t="0" r="1270" b="0"/>
            <wp:docPr id="3" name="Рисунок 3" descr="Зажим ответвительный ОА-18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жим ответвительный ОА-185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BDA2A" w14:textId="77777777" w:rsidR="00E0046C" w:rsidRPr="00571505" w:rsidRDefault="00E0046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17CBDA2B" w14:textId="51FC69CA" w:rsidR="00E0046C" w:rsidRPr="00571505" w:rsidRDefault="00E0046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571505" w:rsidRPr="00571505" w14:paraId="17CBDA32" w14:textId="77777777">
        <w:trPr>
          <w:tblCellSpacing w:w="15" w:type="dxa"/>
          <w:jc w:val="center"/>
        </w:trPr>
        <w:tc>
          <w:tcPr>
            <w:tcW w:w="2143" w:type="dxa"/>
            <w:vMerge w:val="restart"/>
          </w:tcPr>
          <w:p w14:paraId="17CBDA2C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14:paraId="17CBDA2D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14:paraId="17CBDA2E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 xml:space="preserve">Диаметр </w:t>
            </w:r>
            <w:r w:rsidRPr="00571505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14:paraId="17CBDA2F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14:paraId="17CBDA30" w14:textId="77777777" w:rsidR="00E0046C" w:rsidRPr="00571505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14:paraId="17CBDA31" w14:textId="77777777" w:rsidR="00E0046C" w:rsidRPr="00571505" w:rsidRDefault="00A2146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571505">
              <w:rPr>
                <w:bCs/>
                <w:sz w:val="24"/>
                <w:szCs w:val="18"/>
              </w:rPr>
              <w:t>Матрица</w:t>
            </w:r>
            <w:r w:rsidRPr="00571505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571505" w:rsidRPr="00571505" w14:paraId="17CBDA3A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14:paraId="17CBDA3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14:paraId="17CBDA34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14:paraId="17CBDA35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14:paraId="17CBDA36" w14:textId="3100B1F5" w:rsidR="00E0046C" w:rsidRPr="00505E9B" w:rsidRDefault="00505E9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21" w:type="dxa"/>
            <w:vMerge/>
            <w:vAlign w:val="center"/>
            <w:hideMark/>
          </w:tcPr>
          <w:p w14:paraId="17CBDA37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38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39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2" w14:textId="77777777" w:rsidTr="00E81583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14:paraId="17CBDA3B" w14:textId="01DD043C" w:rsidR="00E0046C" w:rsidRPr="00000393" w:rsidRDefault="00000393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00393">
              <w:rPr>
                <w:sz w:val="24"/>
                <w:szCs w:val="24"/>
              </w:rPr>
              <w:t>ОА-185-2</w:t>
            </w:r>
          </w:p>
        </w:tc>
        <w:tc>
          <w:tcPr>
            <w:tcW w:w="1019" w:type="dxa"/>
            <w:vMerge/>
            <w:vAlign w:val="center"/>
            <w:hideMark/>
          </w:tcPr>
          <w:p w14:paraId="17CBDA3C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14:paraId="17CBDA3D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14:paraId="17CBDA3E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14:paraId="17CBDA3F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40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41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A" w14:textId="77777777">
        <w:trPr>
          <w:tblCellSpacing w:w="15" w:type="dxa"/>
          <w:jc w:val="center"/>
        </w:trPr>
        <w:tc>
          <w:tcPr>
            <w:tcW w:w="2143" w:type="dxa"/>
            <w:vMerge/>
          </w:tcPr>
          <w:p w14:paraId="17CBDA4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14:paraId="17CBDA44" w14:textId="48E5DE2A" w:rsidR="00E0046C" w:rsidRPr="00621FB9" w:rsidRDefault="00621FB9" w:rsidP="00927D92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7D92">
              <w:rPr>
                <w:sz w:val="24"/>
                <w:szCs w:val="24"/>
              </w:rPr>
              <w:t>52</w:t>
            </w:r>
          </w:p>
        </w:tc>
        <w:tc>
          <w:tcPr>
            <w:tcW w:w="1266" w:type="dxa"/>
            <w:vAlign w:val="center"/>
            <w:hideMark/>
          </w:tcPr>
          <w:p w14:paraId="17CBDA45" w14:textId="1DE7DC89" w:rsidR="00E0046C" w:rsidRPr="00505E9B" w:rsidRDefault="00505E9B" w:rsidP="00FC4A7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</w:t>
            </w:r>
          </w:p>
        </w:tc>
        <w:tc>
          <w:tcPr>
            <w:tcW w:w="1399" w:type="dxa"/>
            <w:vAlign w:val="center"/>
            <w:hideMark/>
          </w:tcPr>
          <w:p w14:paraId="17CBDA46" w14:textId="28FE8E00" w:rsidR="00E0046C" w:rsidRPr="00621FB9" w:rsidRDefault="00621FB9" w:rsidP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1821" w:type="dxa"/>
            <w:vAlign w:val="center"/>
            <w:hideMark/>
          </w:tcPr>
          <w:p w14:paraId="17CBDA47" w14:textId="74C7984E" w:rsidR="00E0046C" w:rsidRPr="00571505" w:rsidRDefault="0013509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35099">
              <w:rPr>
                <w:sz w:val="24"/>
                <w:szCs w:val="24"/>
              </w:rPr>
              <w:t>18,8 – 20,0</w:t>
            </w:r>
          </w:p>
        </w:tc>
        <w:tc>
          <w:tcPr>
            <w:tcW w:w="1315" w:type="dxa"/>
            <w:vAlign w:val="center"/>
            <w:hideMark/>
          </w:tcPr>
          <w:p w14:paraId="17CBDA48" w14:textId="2C426C4E" w:rsidR="00E0046C" w:rsidRPr="00571505" w:rsidRDefault="00522914" w:rsidP="0013509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</w:rPr>
              <w:t>0,</w:t>
            </w:r>
            <w:r w:rsidR="00135099">
              <w:rPr>
                <w:sz w:val="24"/>
                <w:szCs w:val="24"/>
              </w:rPr>
              <w:t>51</w:t>
            </w:r>
          </w:p>
        </w:tc>
        <w:tc>
          <w:tcPr>
            <w:tcW w:w="1446" w:type="dxa"/>
          </w:tcPr>
          <w:p w14:paraId="17CBDA49" w14:textId="6BC80120" w:rsidR="00E0046C" w:rsidRPr="00571505" w:rsidRDefault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21FB9">
              <w:rPr>
                <w:sz w:val="24"/>
                <w:szCs w:val="18"/>
              </w:rPr>
              <w:t>МШ-26,0</w:t>
            </w:r>
          </w:p>
        </w:tc>
      </w:tr>
    </w:tbl>
    <w:p w14:paraId="17CBDA4C" w14:textId="431F3B84" w:rsidR="00E0046C" w:rsidRPr="00571505" w:rsidRDefault="00E815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17CBDA4D" w14:textId="77777777"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7CBDA4E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14:paraId="17CBDA4F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CBDA50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CBDA51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CBDA52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CBDA53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7CBDA54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7CBDA55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17CBDA56" w14:textId="77777777"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CBDA57" w14:textId="0D7B9B71" w:rsidR="00E0046C" w:rsidRPr="00571505" w:rsidRDefault="00A2146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71505">
        <w:rPr>
          <w:sz w:val="24"/>
          <w:szCs w:val="24"/>
        </w:rPr>
        <w:tab/>
      </w:r>
      <w:r w:rsidRPr="00571505">
        <w:rPr>
          <w:sz w:val="24"/>
          <w:szCs w:val="24"/>
        </w:rPr>
        <w:tab/>
        <w:t>2</w:t>
      </w:r>
      <w:r w:rsidR="00522914">
        <w:rPr>
          <w:sz w:val="24"/>
          <w:szCs w:val="24"/>
        </w:rPr>
        <w:t>.2.</w:t>
      </w:r>
      <w:r w:rsidR="00522914" w:rsidRPr="00522914">
        <w:rPr>
          <w:sz w:val="24"/>
          <w:szCs w:val="24"/>
        </w:rPr>
        <w:tab/>
        <w:t xml:space="preserve">Победитель закупки на право заключения договора на поставку </w:t>
      </w:r>
      <w:r w:rsidR="00E81583" w:rsidRPr="00E81583">
        <w:rPr>
          <w:sz w:val="24"/>
          <w:szCs w:val="24"/>
        </w:rPr>
        <w:t xml:space="preserve">на поставку заявленной номенклатуры </w:t>
      </w:r>
      <w:r w:rsidR="00522914" w:rsidRPr="00522914">
        <w:rPr>
          <w:sz w:val="24"/>
          <w:szCs w:val="24"/>
        </w:rPr>
        <w:t>для нужд ПАО «Россети Центр» обязан предоставить при поставке товара</w:t>
      </w:r>
      <w:r w:rsidR="00574439">
        <w:rPr>
          <w:sz w:val="24"/>
          <w:szCs w:val="24"/>
        </w:rPr>
        <w:t xml:space="preserve"> документацию (технические усло</w:t>
      </w:r>
      <w:r w:rsidR="00522914" w:rsidRPr="00522914">
        <w:rPr>
          <w:sz w:val="24"/>
          <w:szCs w:val="24"/>
        </w:rPr>
        <w:t>вия, руководство по эксплуатации и т.п.) на конкретный вид пр</w:t>
      </w:r>
      <w:r w:rsidR="00574439">
        <w:rPr>
          <w:sz w:val="24"/>
          <w:szCs w:val="24"/>
        </w:rPr>
        <w:t>одукции, заверенную производите</w:t>
      </w:r>
      <w:r w:rsidR="00522914" w:rsidRPr="00522914">
        <w:rPr>
          <w:sz w:val="24"/>
          <w:szCs w:val="24"/>
        </w:rPr>
        <w:t>лем. Данные документы должны подтверждать технические хара</w:t>
      </w:r>
      <w:r w:rsidR="00574439">
        <w:rPr>
          <w:sz w:val="24"/>
          <w:szCs w:val="24"/>
        </w:rPr>
        <w:t>ктеристики, заявленные поставщи</w:t>
      </w:r>
      <w:r w:rsidR="00522914" w:rsidRPr="00522914">
        <w:rPr>
          <w:sz w:val="24"/>
          <w:szCs w:val="24"/>
        </w:rPr>
        <w:t>ком продукции в техническом предложении.</w:t>
      </w:r>
    </w:p>
    <w:p w14:paraId="17CBDA58" w14:textId="77777777"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7CBDA59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14:paraId="17CBDA5A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7CBDA5B" w14:textId="77777777"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14:paraId="17CBDA5C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CBDA5D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CBDA5E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CBDA5F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CBDA60" w14:textId="77777777"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CBDA61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7CBDA62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CBDA63" w14:textId="77777777"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CBDA6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14:paraId="17CBDA65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CBDA66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7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CBDA68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CBDA69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A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CBDA6B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CBDA6C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14:paraId="17CBDA6D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BDA6E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CBDA6F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CBDA70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CBDA71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CBDA72" w14:textId="77777777"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7CBDA73" w14:textId="77777777"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CBDA7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14:paraId="17CBDA75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14:paraId="17CBDA76" w14:textId="77777777"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BDA77" w14:textId="77777777" w:rsidR="00E0046C" w:rsidRPr="00571505" w:rsidRDefault="00E0046C">
      <w:pPr>
        <w:rPr>
          <w:sz w:val="26"/>
          <w:szCs w:val="26"/>
        </w:rPr>
      </w:pPr>
    </w:p>
    <w:p w14:paraId="17CBDA78" w14:textId="77777777" w:rsidR="00E0046C" w:rsidRPr="00571505" w:rsidRDefault="00E0046C">
      <w:pPr>
        <w:rPr>
          <w:sz w:val="26"/>
          <w:szCs w:val="26"/>
        </w:rPr>
      </w:pPr>
    </w:p>
    <w:p w14:paraId="17CBDA79" w14:textId="77777777"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CBDA7A" w14:textId="77777777"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CBDA7B" w14:textId="77777777"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 w:rsidSect="00E8158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324B" w14:textId="77777777" w:rsidR="00D26602" w:rsidRDefault="00D26602">
      <w:r>
        <w:separator/>
      </w:r>
    </w:p>
  </w:endnote>
  <w:endnote w:type="continuationSeparator" w:id="0">
    <w:p w14:paraId="5F499EC9" w14:textId="77777777" w:rsidR="00D26602" w:rsidRDefault="00D2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CDADA" w14:textId="77777777" w:rsidR="00D26602" w:rsidRDefault="00D26602">
      <w:r>
        <w:separator/>
      </w:r>
    </w:p>
  </w:footnote>
  <w:footnote w:type="continuationSeparator" w:id="0">
    <w:p w14:paraId="472C5301" w14:textId="77777777" w:rsidR="00D26602" w:rsidRDefault="00D2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BDA81" w14:textId="77777777"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CBDA82" w14:textId="77777777"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6C"/>
    <w:rsid w:val="00000393"/>
    <w:rsid w:val="00010703"/>
    <w:rsid w:val="00135099"/>
    <w:rsid w:val="004C3B35"/>
    <w:rsid w:val="004C3DB3"/>
    <w:rsid w:val="00505E9B"/>
    <w:rsid w:val="00522914"/>
    <w:rsid w:val="00571505"/>
    <w:rsid w:val="00574439"/>
    <w:rsid w:val="00621FB9"/>
    <w:rsid w:val="006B676C"/>
    <w:rsid w:val="00927D92"/>
    <w:rsid w:val="009802C5"/>
    <w:rsid w:val="00A2146A"/>
    <w:rsid w:val="00A26215"/>
    <w:rsid w:val="00BD4065"/>
    <w:rsid w:val="00CD22B1"/>
    <w:rsid w:val="00D26602"/>
    <w:rsid w:val="00E0046C"/>
    <w:rsid w:val="00E81583"/>
    <w:rsid w:val="00FC4A79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CBDA15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C406546-E7FE-4C81-BBB3-ED37A3FD6E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96BBDE-66FF-45BD-A6F4-898171672F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7</cp:revision>
  <cp:lastPrinted>2010-09-30T13:29:00Z</cp:lastPrinted>
  <dcterms:created xsi:type="dcterms:W3CDTF">2022-12-30T11:30:00Z</dcterms:created>
  <dcterms:modified xsi:type="dcterms:W3CDTF">2023-02-16T06:10:00Z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